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การขอเลขที่บ้านกรณีทะเบียนบ้านชั่วคราว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EE3CEC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การขอเลขที่บ้านกรณีทะเบียนบ้านชั่วคราว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DD4268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การขอเลขที่บ้านกรณีทะเบียนบ้านชั่วคราวเทศบาลตำบลทรายขาวกฤษณ์สำเนาคู่มือประชาชน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19:32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D4268" w:rsidRDefault="00DD426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ผู้แจ้งได้แก่เจ้าบ้านหรือผู้ได้รับมอบหมาย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ระยะเวลาการแจ้งภายใน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วันนับตั้งแต่สร้างบ้านเสร็จ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นายทะเบียนพิจารณารับแจ้ง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ไม่รับแจ้งและแจ้งผลการพิจารณา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นาที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D4268" w:rsidRDefault="00DD4268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DD4268" w:rsidRPr="000C2AAC" w:rsidRDefault="00DD4268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ผู้แจ้ง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ใบรับแจ้งเกี่ยวกับบ้าน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9)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เอกสารการเป็นเจ้าของกรรมสิทธิ์ที่ดิน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กรมที่ดิน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เอกสารการขออนุญาตก่อสร้างตามกฎหมายว่าด้วยการควบคุมอาคาร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C79" w:rsidRDefault="00C93C79" w:rsidP="00C81DB8">
      <w:pPr>
        <w:spacing w:after="0" w:line="240" w:lineRule="auto"/>
      </w:pPr>
      <w:r>
        <w:separator/>
      </w:r>
    </w:p>
  </w:endnote>
  <w:endnote w:type="continuationSeparator" w:id="1">
    <w:p w:rsidR="00C93C79" w:rsidRDefault="00C93C7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C79" w:rsidRDefault="00C93C79" w:rsidP="00C81DB8">
      <w:pPr>
        <w:spacing w:after="0" w:line="240" w:lineRule="auto"/>
      </w:pPr>
      <w:r>
        <w:separator/>
      </w:r>
    </w:p>
  </w:footnote>
  <w:footnote w:type="continuationSeparator" w:id="1">
    <w:p w:rsidR="00C93C79" w:rsidRDefault="00C93C7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EE3CEC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034FC7">
          <w:rPr>
            <w:noProof/>
          </w:rPr>
          <w:t>4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034FC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34FC7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93C79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426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E3CEC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4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comp</cp:lastModifiedBy>
  <cp:revision>84</cp:revision>
  <cp:lastPrinted>2015-08-04T13:23:00Z</cp:lastPrinted>
  <dcterms:created xsi:type="dcterms:W3CDTF">2015-04-23T03:41:00Z</dcterms:created>
  <dcterms:modified xsi:type="dcterms:W3CDTF">2015-08-04T13:23:00Z</dcterms:modified>
</cp:coreProperties>
</file>